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E3890" w14:textId="2AFE1F82" w:rsidR="00BA00AB" w:rsidRDefault="008F71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MARIET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d.ca.1491)</w:t>
      </w:r>
    </w:p>
    <w:p w14:paraId="40EFA032" w14:textId="77777777" w:rsidR="008F716F" w:rsidRDefault="008F716F" w:rsidP="009139A6">
      <w:pPr>
        <w:pStyle w:val="NoSpacing"/>
        <w:rPr>
          <w:rFonts w:cs="Times New Roman"/>
          <w:szCs w:val="24"/>
        </w:rPr>
      </w:pPr>
    </w:p>
    <w:p w14:paraId="39642B74" w14:textId="77777777" w:rsidR="008F716F" w:rsidRDefault="008F716F" w:rsidP="009139A6">
      <w:pPr>
        <w:pStyle w:val="NoSpacing"/>
        <w:rPr>
          <w:rFonts w:cs="Times New Roman"/>
          <w:szCs w:val="24"/>
        </w:rPr>
      </w:pPr>
    </w:p>
    <w:p w14:paraId="08F5F0A3" w14:textId="7CB6CBA0" w:rsidR="008F716F" w:rsidRDefault="008F71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Sep.1491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Bedfordshire and</w:t>
      </w:r>
    </w:p>
    <w:p w14:paraId="46737B02" w14:textId="71967E9F" w:rsidR="008F716F" w:rsidRDefault="008F71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Buckinghamshire.   (C.F.R. 1485-1509 p.151)</w:t>
      </w:r>
    </w:p>
    <w:p w14:paraId="3844CACF" w14:textId="77777777" w:rsidR="008F716F" w:rsidRDefault="008F716F" w:rsidP="009139A6">
      <w:pPr>
        <w:pStyle w:val="NoSpacing"/>
        <w:rPr>
          <w:rFonts w:cs="Times New Roman"/>
          <w:szCs w:val="24"/>
        </w:rPr>
      </w:pPr>
    </w:p>
    <w:p w14:paraId="2A624CA0" w14:textId="77777777" w:rsidR="008F716F" w:rsidRDefault="008F716F" w:rsidP="009139A6">
      <w:pPr>
        <w:pStyle w:val="NoSpacing"/>
        <w:rPr>
          <w:rFonts w:cs="Times New Roman"/>
          <w:szCs w:val="24"/>
        </w:rPr>
      </w:pPr>
    </w:p>
    <w:p w14:paraId="79D5636E" w14:textId="380468BD" w:rsidR="008F716F" w:rsidRDefault="008F71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2023</w:t>
      </w:r>
    </w:p>
    <w:p w14:paraId="1C48A014" w14:textId="6DFD9EFE" w:rsidR="009E36F6" w:rsidRPr="009E36F6" w:rsidRDefault="009E36F6" w:rsidP="009139A6">
      <w:pPr>
        <w:pStyle w:val="NoSpacing"/>
        <w:rPr>
          <w:rFonts w:cs="Times New Roman"/>
          <w:szCs w:val="24"/>
        </w:rPr>
      </w:pPr>
    </w:p>
    <w:sectPr w:rsidR="009E36F6" w:rsidRPr="009E36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11A33" w14:textId="77777777" w:rsidR="008F716F" w:rsidRDefault="008F716F" w:rsidP="009139A6">
      <w:r>
        <w:separator/>
      </w:r>
    </w:p>
  </w:endnote>
  <w:endnote w:type="continuationSeparator" w:id="0">
    <w:p w14:paraId="3D1FA5D8" w14:textId="77777777" w:rsidR="008F716F" w:rsidRDefault="008F71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C7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38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ED3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4B1D" w14:textId="77777777" w:rsidR="008F716F" w:rsidRDefault="008F716F" w:rsidP="009139A6">
      <w:r>
        <w:separator/>
      </w:r>
    </w:p>
  </w:footnote>
  <w:footnote w:type="continuationSeparator" w:id="0">
    <w:p w14:paraId="7105E426" w14:textId="77777777" w:rsidR="008F716F" w:rsidRDefault="008F71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E9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EF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B8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6F"/>
    <w:rsid w:val="000666E0"/>
    <w:rsid w:val="002510B7"/>
    <w:rsid w:val="005C130B"/>
    <w:rsid w:val="00826F5C"/>
    <w:rsid w:val="008F716F"/>
    <w:rsid w:val="009139A6"/>
    <w:rsid w:val="009448BB"/>
    <w:rsid w:val="00947624"/>
    <w:rsid w:val="009E36F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EF772"/>
  <w15:chartTrackingRefBased/>
  <w15:docId w15:val="{83343C49-B27F-4A16-81B3-8541E9CB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2023-12-12T20:25:00Z</dcterms:created>
  <dcterms:modified xsi:type="dcterms:W3CDTF">2023-12-12T20:30:00Z</dcterms:modified>
</cp:coreProperties>
</file>